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A6D8B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Θειικό ασβέστιο</w:t>
            </w:r>
          </w:p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A6D8B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A6D8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A6D8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A6D8B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A6D8B" w:rsidRPr="007B6DA1" w:rsidRDefault="005A6D8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Θειικό ασβέστιο 1 </w:t>
            </w:r>
            <w:proofErr w:type="spellStart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dessicant</w:t>
            </w:r>
            <w:proofErr w:type="spellEnd"/>
            <w:r w:rsidRPr="007B6DA1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),  άνυδρο 99% σε μορφή κόκκων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A6D8B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6D8B" w:rsidRPr="00387A77" w:rsidRDefault="005A6D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A6D8B"/>
    <w:rsid w:val="005F039E"/>
    <w:rsid w:val="00623737"/>
    <w:rsid w:val="006B2E86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2025-10-17T12:01:00Z</dcterms:created>
  <dcterms:modified xsi:type="dcterms:W3CDTF">2025-10-17T12:04:00Z</dcterms:modified>
</cp:coreProperties>
</file>